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768E9" w14:textId="77777777" w:rsidR="001E1A30" w:rsidRDefault="001E1A30" w:rsidP="00EE3050">
      <w:pPr>
        <w:spacing w:after="0"/>
        <w:rPr>
          <w:rFonts w:cs="Arial"/>
          <w:sz w:val="20"/>
          <w:szCs w:val="20"/>
        </w:rPr>
      </w:pPr>
    </w:p>
    <w:p w14:paraId="2D209B9F" w14:textId="77777777" w:rsidR="00405238" w:rsidRPr="00281D8E" w:rsidRDefault="00405238" w:rsidP="00405238">
      <w:pPr>
        <w:tabs>
          <w:tab w:val="right" w:pos="15309"/>
        </w:tabs>
        <w:spacing w:after="0"/>
        <w:rPr>
          <w:rFonts w:cs="Arial"/>
          <w:sz w:val="20"/>
          <w:szCs w:val="20"/>
        </w:rPr>
      </w:pPr>
      <w:r w:rsidRPr="00281D8E">
        <w:rPr>
          <w:rFonts w:cs="Arial"/>
          <w:sz w:val="20"/>
          <w:szCs w:val="20"/>
        </w:rPr>
        <w:t>Rückmeldung von:</w:t>
      </w:r>
      <w:r w:rsidRPr="00281D8E">
        <w:rPr>
          <w:rFonts w:cs="Arial"/>
          <w:sz w:val="20"/>
          <w:szCs w:val="20"/>
        </w:rPr>
        <w:tab/>
      </w:r>
    </w:p>
    <w:tbl>
      <w:tblPr>
        <w:tblStyle w:val="Tabellenraster"/>
        <w:tblW w:w="153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2"/>
        <w:gridCol w:w="2835"/>
        <w:gridCol w:w="3969"/>
        <w:gridCol w:w="2608"/>
      </w:tblGrid>
      <w:tr w:rsidR="00C521E0" w:rsidRPr="00C521E0" w14:paraId="70F11F8D" w14:textId="77777777" w:rsidTr="00CE1E45">
        <w:sdt>
          <w:sdtPr>
            <w:rPr>
              <w:sz w:val="20"/>
              <w:szCs w:val="20"/>
            </w:rPr>
            <w:id w:val="340511658"/>
            <w:placeholder>
              <w:docPart w:val="D5E1055EE9D744B9AD081A3B417882E5"/>
            </w:placeholder>
            <w:temporary/>
            <w:showingPlcHdr/>
          </w:sdtPr>
          <w:sdtEndPr/>
          <w:sdtContent>
            <w:tc>
              <w:tcPr>
                <w:tcW w:w="1701" w:type="dxa"/>
              </w:tcPr>
              <w:p w14:paraId="56FEE898" w14:textId="77777777" w:rsidR="00405238" w:rsidRPr="00C521E0" w:rsidRDefault="00C521E0" w:rsidP="00CE1E45">
                <w:pPr>
                  <w:spacing w:after="0"/>
                  <w:rPr>
                    <w:sz w:val="20"/>
                    <w:szCs w:val="20"/>
                  </w:rPr>
                </w:pPr>
                <w:r>
                  <w:rPr>
                    <w:rStyle w:val="Platzhaltertext"/>
                  </w:rPr>
                  <w:t>Org-Abkürzung eingeben (z.B. VöV)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62694223"/>
            <w:placeholder>
              <w:docPart w:val="7CA6B722A5BA46ABBBC90FFCE187D048"/>
            </w:placeholder>
            <w:temporary/>
            <w:showingPlcHdr/>
          </w:sdtPr>
          <w:sdtEndPr/>
          <w:sdtContent>
            <w:tc>
              <w:tcPr>
                <w:tcW w:w="4252" w:type="dxa"/>
              </w:tcPr>
              <w:p w14:paraId="0C2DF427" w14:textId="77777777" w:rsidR="00405238" w:rsidRPr="00C521E0" w:rsidRDefault="007F1289" w:rsidP="00CE1E45">
                <w:pPr>
                  <w:spacing w:after="0"/>
                  <w:rPr>
                    <w:sz w:val="20"/>
                    <w:szCs w:val="20"/>
                  </w:rPr>
                </w:pPr>
                <w:r w:rsidRPr="007F1289">
                  <w:rPr>
                    <w:color w:val="808080"/>
                  </w:rPr>
                  <w:t>Name U</w:t>
                </w:r>
                <w:r>
                  <w:rPr>
                    <w:color w:val="808080"/>
                  </w:rPr>
                  <w:t>nternehmen</w:t>
                </w:r>
                <w:r w:rsidRPr="007F1289">
                  <w:rPr>
                    <w:color w:val="808080"/>
                  </w:rPr>
                  <w:t xml:space="preserve"> (z.B. Verband öffentlicher Verkehr)</w:t>
                </w:r>
                <w:r>
                  <w:rPr>
                    <w:color w:val="808080"/>
                  </w:rPr>
                  <w:t>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495844"/>
            <w:placeholder>
              <w:docPart w:val="AB71A6E12B5C494897EA5454DFBB9EB0"/>
            </w:placeholder>
            <w:temporary/>
            <w:showingPlcHdr/>
          </w:sdtPr>
          <w:sdtEndPr/>
          <w:sdtContent>
            <w:tc>
              <w:tcPr>
                <w:tcW w:w="2835" w:type="dxa"/>
              </w:tcPr>
              <w:p w14:paraId="59FC22FB" w14:textId="77777777" w:rsidR="00405238" w:rsidRPr="00C521E0" w:rsidRDefault="00C521E0" w:rsidP="00CE1E45">
                <w:pPr>
                  <w:spacing w:after="0"/>
                  <w:rPr>
                    <w:sz w:val="20"/>
                    <w:szCs w:val="20"/>
                  </w:rPr>
                </w:pPr>
                <w:r w:rsidRPr="00C521E0">
                  <w:rPr>
                    <w:rStyle w:val="Platzhaltertext"/>
                  </w:rPr>
                  <w:t>Vorname, Name (</w:t>
                </w:r>
                <w:r>
                  <w:rPr>
                    <w:rStyle w:val="Platzhaltertext"/>
                  </w:rPr>
                  <w:t xml:space="preserve">des </w:t>
                </w:r>
                <w:r w:rsidRPr="00C521E0">
                  <w:rPr>
                    <w:rStyle w:val="Platzhaltertext"/>
                  </w:rPr>
                  <w:t>Autor</w:t>
                </w:r>
                <w:r>
                  <w:rPr>
                    <w:rStyle w:val="Platzhaltertext"/>
                  </w:rPr>
                  <w:t>s</w:t>
                </w:r>
                <w:r w:rsidRPr="00C521E0">
                  <w:rPr>
                    <w:rStyle w:val="Platzhaltertext"/>
                  </w:rPr>
                  <w:t>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519387164"/>
            <w:placeholder>
              <w:docPart w:val="86A95FD256514F999286CE88D8F48FD2"/>
            </w:placeholder>
            <w:temporary/>
            <w:showingPlcHdr/>
          </w:sdtPr>
          <w:sdtEndPr/>
          <w:sdtContent>
            <w:tc>
              <w:tcPr>
                <w:tcW w:w="3969" w:type="dxa"/>
              </w:tcPr>
              <w:p w14:paraId="38D6D478" w14:textId="77777777" w:rsidR="00405238" w:rsidRPr="00C521E0" w:rsidRDefault="00C521E0" w:rsidP="00CE1E45">
                <w:pPr>
                  <w:spacing w:after="0"/>
                  <w:rPr>
                    <w:sz w:val="20"/>
                    <w:szCs w:val="20"/>
                  </w:rPr>
                </w:pPr>
                <w:r w:rsidRPr="00C521E0">
                  <w:rPr>
                    <w:rStyle w:val="Platzhaltertext"/>
                  </w:rPr>
                  <w:t>E-Mail Adresse</w:t>
                </w:r>
              </w:p>
            </w:tc>
          </w:sdtContent>
        </w:sdt>
        <w:tc>
          <w:tcPr>
            <w:tcW w:w="2608" w:type="dxa"/>
          </w:tcPr>
          <w:p w14:paraId="24A1DEE8" w14:textId="77777777" w:rsidR="00405238" w:rsidRPr="00C521E0" w:rsidRDefault="00405238" w:rsidP="00CE1E45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="00C521E0" w:rsidRPr="00C521E0" w14:paraId="43D692D7" w14:textId="77777777" w:rsidTr="00CE1E45">
        <w:tc>
          <w:tcPr>
            <w:tcW w:w="1701" w:type="dxa"/>
          </w:tcPr>
          <w:p w14:paraId="6D546A0B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5A7511B8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835A512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1D0A8C97" w14:textId="77777777" w:rsidR="00405238" w:rsidRPr="00C521E0" w:rsidRDefault="00405238" w:rsidP="00CE1E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608" w:type="dxa"/>
          </w:tcPr>
          <w:p w14:paraId="38C049A8" w14:textId="77777777" w:rsidR="00405238" w:rsidRPr="00C521E0" w:rsidRDefault="00405238" w:rsidP="00CE1E45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</w:tbl>
    <w:p w14:paraId="19CC0FA9" w14:textId="77777777" w:rsidR="00405238" w:rsidRPr="00281D8E" w:rsidRDefault="00405238" w:rsidP="00EE3050">
      <w:pPr>
        <w:spacing w:after="0"/>
        <w:rPr>
          <w:rFonts w:cs="Arial"/>
          <w:sz w:val="20"/>
          <w:szCs w:val="20"/>
        </w:rPr>
      </w:pPr>
    </w:p>
    <w:p w14:paraId="37F3EB6C" w14:textId="77777777" w:rsidR="006B6748" w:rsidRDefault="006B6748" w:rsidP="006B6748">
      <w:pPr>
        <w:spacing w:after="0"/>
        <w:rPr>
          <w:rFonts w:cs="Arial"/>
          <w:sz w:val="20"/>
          <w:szCs w:val="20"/>
        </w:rPr>
      </w:pPr>
    </w:p>
    <w:p w14:paraId="17C37B61" w14:textId="77777777" w:rsidR="006B6748" w:rsidRDefault="006B6748" w:rsidP="006B6748">
      <w:pPr>
        <w:spacing w:after="0"/>
        <w:rPr>
          <w:rFonts w:cs="Arial"/>
          <w:sz w:val="20"/>
          <w:szCs w:val="20"/>
        </w:rPr>
      </w:pPr>
    </w:p>
    <w:p w14:paraId="4160ECC3" w14:textId="77777777" w:rsidR="00A021EE" w:rsidRPr="00281D8E" w:rsidRDefault="00A021EE" w:rsidP="006B6748">
      <w:pPr>
        <w:spacing w:after="0"/>
        <w:rPr>
          <w:rFonts w:cs="Arial"/>
          <w:sz w:val="20"/>
          <w:szCs w:val="20"/>
        </w:rPr>
      </w:pPr>
    </w:p>
    <w:tbl>
      <w:tblPr>
        <w:tblW w:w="15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1134"/>
        <w:gridCol w:w="567"/>
        <w:gridCol w:w="4422"/>
        <w:gridCol w:w="4422"/>
        <w:gridCol w:w="567"/>
        <w:gridCol w:w="2438"/>
      </w:tblGrid>
      <w:tr w:rsidR="00D9369F" w:rsidRPr="00281D8E" w14:paraId="458843B0" w14:textId="77777777" w:rsidTr="00D9369F">
        <w:trPr>
          <w:trHeight w:val="44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E67DB58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Org-Nr.</w:t>
            </w:r>
            <w:r w:rsidRPr="00281D8E">
              <w:rPr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1568507" w14:textId="77777777" w:rsidR="004C7957" w:rsidRPr="00B427C0" w:rsidRDefault="004C7957" w:rsidP="001B1D7D">
            <w:pPr>
              <w:spacing w:after="0"/>
              <w:rPr>
                <w:b/>
                <w:sz w:val="16"/>
                <w:szCs w:val="16"/>
              </w:rPr>
            </w:pPr>
            <w:r w:rsidRPr="00281D8E">
              <w:rPr>
                <w:b/>
                <w:sz w:val="20"/>
                <w:szCs w:val="20"/>
              </w:rPr>
              <w:t>Kapitel</w:t>
            </w:r>
            <w:r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Pr="00281D8E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F3A3103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Abschnitt</w:t>
            </w:r>
            <w:r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Pr="00281D8E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6772744" w14:textId="77777777" w:rsidR="004C7957" w:rsidRPr="00281D8E" w:rsidRDefault="004C7957" w:rsidP="00286DD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T/E</w:t>
            </w:r>
            <w:r w:rsidRPr="00B427C0">
              <w:rPr>
                <w:b/>
                <w:sz w:val="20"/>
                <w:szCs w:val="20"/>
                <w:vertAlign w:val="superscript"/>
              </w:rPr>
              <w:t xml:space="preserve"> </w:t>
            </w:r>
            <w:r w:rsidRPr="00281D8E">
              <w:rPr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42A3A1D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Kommentar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3043F47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>Antrag / Textvorschlag</w:t>
            </w:r>
            <w:r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Pr="00281D8E">
              <w:rPr>
                <w:b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4FC7157" w14:textId="77777777" w:rsidR="004C7957" w:rsidRPr="00281D8E" w:rsidRDefault="00540CE4" w:rsidP="00286DD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</w:t>
            </w:r>
            <w:r w:rsidR="004C7957">
              <w:rPr>
                <w:b/>
                <w:sz w:val="20"/>
                <w:szCs w:val="20"/>
              </w:rPr>
              <w:t>at.</w:t>
            </w:r>
            <w:r w:rsidR="004C7957" w:rsidRPr="00B427C0">
              <w:rPr>
                <w:b/>
                <w:sz w:val="20"/>
                <w:szCs w:val="20"/>
                <w:vertAlign w:val="superscript"/>
              </w:rPr>
              <w:t> </w:t>
            </w:r>
            <w:r w:rsidR="004C7957">
              <w:rPr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394FBAF" w14:textId="77777777" w:rsidR="004C7957" w:rsidRPr="00281D8E" w:rsidRDefault="004C7957" w:rsidP="004C7957">
            <w:pPr>
              <w:spacing w:after="0"/>
              <w:rPr>
                <w:b/>
                <w:sz w:val="20"/>
                <w:szCs w:val="20"/>
              </w:rPr>
            </w:pPr>
            <w:r w:rsidRPr="00281D8E">
              <w:rPr>
                <w:b/>
                <w:sz w:val="20"/>
                <w:szCs w:val="20"/>
              </w:rPr>
              <w:t xml:space="preserve">Entscheid / Begründung </w:t>
            </w:r>
            <w:r w:rsidR="00D44914">
              <w:rPr>
                <w:b/>
                <w:sz w:val="20"/>
                <w:szCs w:val="20"/>
              </w:rPr>
              <w:t>P</w:t>
            </w:r>
            <w:r>
              <w:rPr>
                <w:b/>
                <w:sz w:val="20"/>
                <w:szCs w:val="20"/>
              </w:rPr>
              <w:t>Gr</w:t>
            </w:r>
          </w:p>
        </w:tc>
      </w:tr>
      <w:tr w:rsidR="00EB6E3E" w:rsidRPr="00EB6E3E" w14:paraId="7722896B" w14:textId="77777777" w:rsidTr="006E421C">
        <w:trPr>
          <w:trHeight w:val="264"/>
        </w:trPr>
        <w:sdt>
          <w:sdtPr>
            <w:rPr>
              <w:rFonts w:cs="Arial"/>
              <w:bCs/>
              <w:sz w:val="20"/>
              <w:szCs w:val="20"/>
            </w:rPr>
            <w:id w:val="-818813801"/>
            <w:placeholder>
              <w:docPart w:val="7FE9E332049C48B68B5121CD7A3B2725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17998BFC" w14:textId="77777777" w:rsidR="004C7957" w:rsidRPr="00EB6E3E" w:rsidRDefault="001B1D7D" w:rsidP="004C7957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1B1D7D">
                  <w:rPr>
                    <w:rStyle w:val="Platzhaltertext"/>
                  </w:rPr>
                  <w:t>Org-</w:t>
                </w:r>
                <w:r>
                  <w:rPr>
                    <w:rStyle w:val="Platzhaltertext"/>
                  </w:rPr>
                  <w:t>Abk.-Nummerierung (z.B. VöV-01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</w:rPr>
            <w:id w:val="1616642547"/>
            <w:placeholder>
              <w:docPart w:val="1BC20964856549A2AACDCF84BB2C294B"/>
            </w:placeholder>
            <w:temporary/>
            <w:showingPlcHdr/>
          </w:sdtPr>
          <w:sdtEndPr/>
          <w:sdtContent>
            <w:tc>
              <w:tcPr>
                <w:tcW w:w="964" w:type="dxa"/>
              </w:tcPr>
              <w:p w14:paraId="789BFC3D" w14:textId="77777777" w:rsidR="004C7957" w:rsidRPr="00EB6E3E" w:rsidRDefault="001B1D7D" w:rsidP="004C7957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1B1D7D">
                  <w:rPr>
                    <w:color w:val="808080"/>
                  </w:rPr>
                  <w:t>Kapitel od. Abschnitt eingeben (nur Zahl</w:t>
                </w:r>
                <w:r>
                  <w:rPr>
                    <w:color w:val="808080"/>
                  </w:rPr>
                  <w:t xml:space="preserve"> (z.B. 4.5.2/3/1.2.1.2)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</w:rPr>
            <w:id w:val="-914169727"/>
            <w:placeholder>
              <w:docPart w:val="1C899DC0A64A4FE5B6A868BE3486918B"/>
            </w:placeholder>
            <w:temporary/>
            <w:showingPlcHdr/>
          </w:sdtPr>
          <w:sdtEndPr/>
          <w:sdtContent>
            <w:tc>
              <w:tcPr>
                <w:tcW w:w="1134" w:type="dxa"/>
              </w:tcPr>
              <w:p w14:paraId="1328AB1F" w14:textId="77777777" w:rsidR="004C7957" w:rsidRPr="00EB6E3E" w:rsidRDefault="002262AA" w:rsidP="004C7957">
                <w:pPr>
                  <w:spacing w:after="0"/>
                  <w:rPr>
                    <w:rFonts w:cs="Arial"/>
                    <w:bCs/>
                    <w:sz w:val="20"/>
                    <w:szCs w:val="20"/>
                  </w:rPr>
                </w:pPr>
                <w:r w:rsidRPr="002262AA">
                  <w:rPr>
                    <w:color w:val="808080"/>
                  </w:rPr>
                  <w:t>Wenn nötig spezifizieren mit Seitenzahl, Angabe Textabschnitt</w:t>
                </w:r>
                <w:r>
                  <w:rPr>
                    <w:color w:val="808080"/>
                  </w:rPr>
                  <w:t>, Abb/Tab.nr.</w:t>
                </w:r>
                <w:r w:rsidRPr="002262AA">
                  <w:rPr>
                    <w:color w:val="808080"/>
                  </w:rPr>
                  <w:t xml:space="preserve"> od. Allgemein</w:t>
                </w:r>
                <w:r>
                  <w:rPr>
                    <w:color w:val="808080"/>
                  </w:rPr>
                  <w:t xml:space="preserve"> eintragen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</w:rPr>
            <w:id w:val="15672604"/>
            <w:placeholder>
              <w:docPart w:val="952769625E0B4B4C8B5E3CC50A0AA87F"/>
            </w:placeholder>
            <w:temporary/>
            <w:showingPlcHdr/>
          </w:sdtPr>
          <w:sdtEndPr/>
          <w:sdtContent>
            <w:tc>
              <w:tcPr>
                <w:tcW w:w="567" w:type="dxa"/>
              </w:tcPr>
              <w:p w14:paraId="1A397A96" w14:textId="77777777" w:rsidR="004C7957" w:rsidRPr="00EB6E3E" w:rsidRDefault="001B1D7D" w:rsidP="00286DD7">
                <w:pPr>
                  <w:spacing w:after="0"/>
                  <w:jc w:val="center"/>
                  <w:rPr>
                    <w:rFonts w:cs="Arial"/>
                    <w:bCs/>
                    <w:sz w:val="20"/>
                    <w:szCs w:val="20"/>
                  </w:rPr>
                </w:pPr>
                <w:r>
                  <w:rPr>
                    <w:rStyle w:val="Platzhaltertext"/>
                  </w:rPr>
                  <w:t>T für technisch / E für Editorial/Rechtschreibung</w:t>
                </w:r>
              </w:p>
            </w:tc>
          </w:sdtContent>
        </w:sdt>
        <w:tc>
          <w:tcPr>
            <w:tcW w:w="4422" w:type="dxa"/>
          </w:tcPr>
          <w:p w14:paraId="2A209A6B" w14:textId="77777777" w:rsidR="004C7957" w:rsidRPr="00EB6E3E" w:rsidRDefault="004C7957" w:rsidP="004C7957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3FD0D11D" w14:textId="77777777" w:rsidR="004C7957" w:rsidRPr="00EB6E3E" w:rsidRDefault="004C7957" w:rsidP="004C7957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F321FF" w14:textId="77777777" w:rsidR="004C7957" w:rsidRPr="00EB6E3E" w:rsidRDefault="004C7957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326C1306" w14:textId="77777777" w:rsidR="004C7957" w:rsidRPr="00EB6E3E" w:rsidRDefault="004C7957" w:rsidP="004C7957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6C160531" w14:textId="77777777" w:rsidTr="006E421C">
        <w:trPr>
          <w:trHeight w:val="264"/>
        </w:trPr>
        <w:tc>
          <w:tcPr>
            <w:tcW w:w="850" w:type="dxa"/>
          </w:tcPr>
          <w:p w14:paraId="02FECF93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046DFE11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B8867B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40BDEE9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3673711B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05C6F14E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C23DE4E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47142D2D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1E679470" w14:textId="77777777" w:rsidTr="006E421C">
        <w:trPr>
          <w:trHeight w:val="264"/>
        </w:trPr>
        <w:tc>
          <w:tcPr>
            <w:tcW w:w="850" w:type="dxa"/>
          </w:tcPr>
          <w:p w14:paraId="23D20D95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4C5FCC71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32F78D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84F904C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2F5F96AA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0123D68C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6EA63B8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79005FC9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359F50D5" w14:textId="77777777" w:rsidTr="006E421C">
        <w:trPr>
          <w:trHeight w:val="264"/>
        </w:trPr>
        <w:tc>
          <w:tcPr>
            <w:tcW w:w="850" w:type="dxa"/>
          </w:tcPr>
          <w:p w14:paraId="06B64E41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1AE4C49E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57B34B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086328B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574DC05B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5CD9564C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8D08963" w14:textId="77777777" w:rsidR="004B4633" w:rsidRPr="00EB6E3E" w:rsidRDefault="004B4633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13336466" w14:textId="77777777" w:rsidR="004B4633" w:rsidRPr="00EB6E3E" w:rsidRDefault="004B4633" w:rsidP="004B4633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280098FC" w14:textId="77777777" w:rsidTr="006E421C">
        <w:trPr>
          <w:trHeight w:val="70"/>
        </w:trPr>
        <w:tc>
          <w:tcPr>
            <w:tcW w:w="850" w:type="dxa"/>
          </w:tcPr>
          <w:p w14:paraId="3BECC290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04F0D739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7D4F12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04F2335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67066E89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7CCB6624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21A7442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6BEAC125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7CB18179" w14:textId="77777777" w:rsidTr="006E421C">
        <w:trPr>
          <w:trHeight w:val="70"/>
        </w:trPr>
        <w:tc>
          <w:tcPr>
            <w:tcW w:w="850" w:type="dxa"/>
          </w:tcPr>
          <w:p w14:paraId="39F9CECB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3F7F1405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2FC83B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9212CB2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58BC510D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4B7E35E4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E64152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7364CA4B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EB6E3E" w:rsidRPr="00EB6E3E" w14:paraId="6EB38C62" w14:textId="77777777" w:rsidTr="006E421C">
        <w:trPr>
          <w:trHeight w:val="70"/>
        </w:trPr>
        <w:tc>
          <w:tcPr>
            <w:tcW w:w="850" w:type="dxa"/>
          </w:tcPr>
          <w:p w14:paraId="40C10441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47CD10D9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0C2981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AA0F714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3C33A377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422" w:type="dxa"/>
          </w:tcPr>
          <w:p w14:paraId="2412E6F8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43390AA" w14:textId="77777777" w:rsidR="003B555D" w:rsidRPr="00EB6E3E" w:rsidRDefault="003B555D" w:rsidP="00286DD7">
            <w:pPr>
              <w:spacing w:after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494171B2" w14:textId="77777777" w:rsidR="003B555D" w:rsidRPr="00EB6E3E" w:rsidRDefault="003B555D" w:rsidP="004C474D">
            <w:pPr>
              <w:spacing w:after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791D79D1" w14:textId="77777777" w:rsidR="00EE3050" w:rsidRPr="00281D8E" w:rsidRDefault="00EE3050" w:rsidP="008567BF">
      <w:pPr>
        <w:tabs>
          <w:tab w:val="right" w:pos="11700"/>
        </w:tabs>
        <w:spacing w:after="0"/>
        <w:rPr>
          <w:rFonts w:cs="Arial"/>
          <w:sz w:val="20"/>
          <w:szCs w:val="20"/>
        </w:rPr>
      </w:pPr>
    </w:p>
    <w:sectPr w:rsidR="00EE3050" w:rsidRPr="00281D8E" w:rsidSect="00E34CC6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 w:code="9"/>
      <w:pgMar w:top="2132" w:right="678" w:bottom="851" w:left="851" w:header="851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3E851" w14:textId="77777777" w:rsidR="0018171C" w:rsidRDefault="0018171C" w:rsidP="00730E4A">
      <w:pPr>
        <w:pStyle w:val="Textkrper2"/>
      </w:pPr>
      <w:r>
        <w:separator/>
      </w:r>
    </w:p>
  </w:endnote>
  <w:endnote w:type="continuationSeparator" w:id="0">
    <w:p w14:paraId="316394D1" w14:textId="77777777" w:rsidR="0018171C" w:rsidRDefault="0018171C" w:rsidP="00730E4A">
      <w:pPr>
        <w:pStyle w:val="Textkrper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 Bold Italic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96E45" w14:textId="77777777" w:rsidR="00BC7320" w:rsidRDefault="00BC7320" w:rsidP="005456E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8482A81" w14:textId="77777777" w:rsidR="00BC7320" w:rsidRDefault="00BC7320" w:rsidP="005456E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3BC8" w14:textId="77777777" w:rsidR="003B555D" w:rsidRPr="00BC74F6" w:rsidRDefault="00BC7320" w:rsidP="003B555D">
    <w:pPr>
      <w:tabs>
        <w:tab w:val="left" w:pos="10065"/>
      </w:tabs>
      <w:spacing w:after="0"/>
      <w:rPr>
        <w:rFonts w:ascii="Arial" w:hAnsi="Arial" w:cs="Arial"/>
        <w:sz w:val="8"/>
        <w:szCs w:val="8"/>
      </w:rPr>
    </w:pPr>
    <w:r w:rsidRPr="00E34CC6">
      <w:rPr>
        <w:rFonts w:ascii="Arial" w:hAnsi="Arial" w:cs="Arial"/>
        <w:sz w:val="20"/>
        <w:szCs w:val="20"/>
        <w:vertAlign w:val="superscript"/>
      </w:rPr>
      <w:t>1</w:t>
    </w:r>
    <w:r w:rsidRPr="00E34CC6">
      <w:rPr>
        <w:rFonts w:ascii="Arial" w:hAnsi="Arial" w:cs="Arial"/>
        <w:sz w:val="20"/>
        <w:szCs w:val="20"/>
      </w:rPr>
      <w:t xml:space="preserve"> Eingabe</w:t>
    </w:r>
    <w:r>
      <w:rPr>
        <w:rFonts w:ascii="Arial" w:hAnsi="Arial" w:cs="Arial"/>
        <w:sz w:val="20"/>
        <w:szCs w:val="20"/>
      </w:rPr>
      <w:t>-N</w:t>
    </w:r>
    <w:r w:rsidRPr="00E34CC6">
      <w:rPr>
        <w:rFonts w:ascii="Arial" w:hAnsi="Arial" w:cs="Arial"/>
        <w:sz w:val="20"/>
        <w:szCs w:val="20"/>
      </w:rPr>
      <w:t xml:space="preserve">ummer </w:t>
    </w:r>
    <w:r>
      <w:rPr>
        <w:rFonts w:ascii="Arial" w:hAnsi="Arial" w:cs="Arial"/>
        <w:sz w:val="20"/>
        <w:szCs w:val="20"/>
      </w:rPr>
      <w:t>mit Organisation</w:t>
    </w:r>
    <w:r w:rsidR="0073657E">
      <w:rPr>
        <w:rFonts w:ascii="Arial" w:hAnsi="Arial" w:cs="Arial"/>
        <w:sz w:val="20"/>
        <w:szCs w:val="20"/>
      </w:rPr>
      <w:t xml:space="preserve">   </w:t>
    </w:r>
    <w:r>
      <w:rPr>
        <w:rFonts w:ascii="Arial" w:hAnsi="Arial" w:cs="Arial"/>
        <w:sz w:val="20"/>
        <w:szCs w:val="20"/>
        <w:vertAlign w:val="superscript"/>
      </w:rPr>
      <w:t>2</w:t>
    </w:r>
    <w:r w:rsidRPr="00E34CC6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Kapitel/Abschnitt</w:t>
    </w:r>
    <w:r w:rsidR="00C7275F">
      <w:rPr>
        <w:rFonts w:ascii="Arial" w:hAnsi="Arial" w:cs="Arial"/>
        <w:sz w:val="20"/>
        <w:szCs w:val="20"/>
      </w:rPr>
      <w:t>/Abb.</w:t>
    </w:r>
    <w:r>
      <w:rPr>
        <w:rFonts w:ascii="Arial" w:hAnsi="Arial" w:cs="Arial"/>
        <w:sz w:val="20"/>
        <w:szCs w:val="20"/>
      </w:rPr>
      <w:t xml:space="preserve"> und allenfalls Seite angeben, um den betreffenden Ort im Dokument genau zu bezeichnen.</w:t>
    </w:r>
    <w:r w:rsidR="008952E3">
      <w:rPr>
        <w:rFonts w:ascii="Arial" w:hAnsi="Arial" w:cs="Arial"/>
        <w:sz w:val="20"/>
        <w:szCs w:val="20"/>
      </w:rPr>
      <w:t xml:space="preserve">  </w:t>
    </w:r>
    <w:r w:rsidR="008952E3" w:rsidRPr="008952E3">
      <w:rPr>
        <w:rFonts w:ascii="Arial" w:hAnsi="Arial" w:cs="Arial"/>
        <w:sz w:val="20"/>
        <w:szCs w:val="20"/>
        <w:vertAlign w:val="superscript"/>
      </w:rPr>
      <w:t>3</w:t>
    </w:r>
    <w:r w:rsidR="008952E3" w:rsidRPr="008952E3">
      <w:rPr>
        <w:rFonts w:ascii="Arial" w:hAnsi="Arial" w:cs="Arial"/>
        <w:sz w:val="20"/>
        <w:szCs w:val="20"/>
      </w:rPr>
      <w:t xml:space="preserve"> </w:t>
    </w:r>
    <w:r w:rsidR="008952E3" w:rsidRPr="008952E3">
      <w:rPr>
        <w:rFonts w:ascii="Arial" w:hAnsi="Arial" w:cs="Arial"/>
        <w:b/>
        <w:bCs/>
        <w:sz w:val="20"/>
        <w:szCs w:val="20"/>
      </w:rPr>
      <w:t>T</w:t>
    </w:r>
    <w:r w:rsidR="008952E3" w:rsidRPr="008952E3">
      <w:rPr>
        <w:rFonts w:ascii="Arial" w:hAnsi="Arial" w:cs="Arial"/>
        <w:sz w:val="20"/>
        <w:szCs w:val="20"/>
      </w:rPr>
      <w:t xml:space="preserve">: Technisch, </w:t>
    </w:r>
    <w:proofErr w:type="gramStart"/>
    <w:r w:rsidR="008952E3" w:rsidRPr="008952E3">
      <w:rPr>
        <w:rFonts w:ascii="Arial" w:hAnsi="Arial" w:cs="Arial"/>
        <w:sz w:val="20"/>
        <w:szCs w:val="20"/>
      </w:rPr>
      <w:t xml:space="preserve">inhaltlich;  </w:t>
    </w:r>
    <w:r w:rsidR="008952E3" w:rsidRPr="008952E3">
      <w:rPr>
        <w:rFonts w:ascii="Arial" w:hAnsi="Arial" w:cs="Arial"/>
        <w:b/>
        <w:bCs/>
        <w:sz w:val="20"/>
        <w:szCs w:val="20"/>
      </w:rPr>
      <w:t>E</w:t>
    </w:r>
    <w:proofErr w:type="gramEnd"/>
    <w:r w:rsidR="008952E3" w:rsidRPr="008952E3">
      <w:rPr>
        <w:rFonts w:ascii="Arial" w:hAnsi="Arial" w:cs="Arial"/>
        <w:sz w:val="20"/>
        <w:szCs w:val="20"/>
      </w:rPr>
      <w:t>: Editorial, Rechtschreibung</w:t>
    </w:r>
    <w:r w:rsidR="008952E3">
      <w:rPr>
        <w:rFonts w:ascii="Arial" w:hAnsi="Arial" w:cs="Arial"/>
        <w:sz w:val="20"/>
        <w:szCs w:val="20"/>
      </w:rPr>
      <w:t xml:space="preserve">  </w:t>
    </w:r>
    <w:r w:rsidR="008952E3" w:rsidRPr="008952E3">
      <w:rPr>
        <w:rFonts w:ascii="Arial" w:hAnsi="Arial" w:cs="Arial"/>
        <w:sz w:val="20"/>
        <w:szCs w:val="20"/>
        <w:vertAlign w:val="superscript"/>
      </w:rPr>
      <w:t xml:space="preserve"> </w:t>
    </w:r>
    <w:r>
      <w:rPr>
        <w:rFonts w:ascii="Arial" w:hAnsi="Arial" w:cs="Arial"/>
        <w:sz w:val="20"/>
        <w:szCs w:val="20"/>
        <w:vertAlign w:val="superscript"/>
      </w:rPr>
      <w:t>4</w:t>
    </w:r>
    <w:r w:rsidRPr="00E34CC6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 xml:space="preserve">Die </w:t>
    </w:r>
    <w:proofErr w:type="spellStart"/>
    <w:r w:rsidR="00D44914">
      <w:rPr>
        <w:rFonts w:ascii="Arial" w:hAnsi="Arial" w:cs="Arial"/>
        <w:sz w:val="20"/>
        <w:szCs w:val="20"/>
      </w:rPr>
      <w:t>P</w:t>
    </w:r>
    <w:r>
      <w:rPr>
        <w:rFonts w:ascii="Arial" w:hAnsi="Arial" w:cs="Arial"/>
        <w:sz w:val="20"/>
        <w:szCs w:val="20"/>
      </w:rPr>
      <w:t>Gr</w:t>
    </w:r>
    <w:proofErr w:type="spellEnd"/>
    <w:r>
      <w:rPr>
        <w:rFonts w:ascii="Arial" w:hAnsi="Arial" w:cs="Arial"/>
        <w:sz w:val="20"/>
        <w:szCs w:val="20"/>
      </w:rPr>
      <w:t xml:space="preserve"> behandelt nur Eingaben mit konkretem Antrag.</w:t>
    </w:r>
    <w:r w:rsidR="001D44A1">
      <w:rPr>
        <w:rFonts w:ascii="Arial" w:hAnsi="Arial" w:cs="Arial"/>
        <w:sz w:val="20"/>
        <w:szCs w:val="20"/>
      </w:rPr>
      <w:t xml:space="preserve">   </w:t>
    </w:r>
    <w:r w:rsidR="001D44A1" w:rsidRPr="000C7042">
      <w:rPr>
        <w:rFonts w:ascii="Arial" w:hAnsi="Arial" w:cs="Arial"/>
        <w:sz w:val="20"/>
        <w:szCs w:val="20"/>
        <w:vertAlign w:val="superscript"/>
      </w:rPr>
      <w:t>5</w:t>
    </w:r>
    <w:r w:rsidR="001D44A1" w:rsidRPr="000C7042">
      <w:rPr>
        <w:rFonts w:ascii="Arial" w:hAnsi="Arial" w:cs="Arial"/>
        <w:sz w:val="20"/>
        <w:szCs w:val="20"/>
      </w:rPr>
      <w:t xml:space="preserve"> </w:t>
    </w:r>
    <w:r w:rsidR="00540CE4" w:rsidRPr="000C7042">
      <w:rPr>
        <w:rFonts w:ascii="Arial" w:hAnsi="Arial" w:cs="Arial"/>
        <w:sz w:val="20"/>
        <w:szCs w:val="20"/>
      </w:rPr>
      <w:t xml:space="preserve">Kategorie: Z = Zustimmung, freiwilliger Erklärungstext / A = Ablehnung mit Begründung / V = Verschiebung auf nächste Revision mit Begründung / D = Diskussion in </w:t>
    </w:r>
    <w:proofErr w:type="spellStart"/>
    <w:r w:rsidR="00D44914">
      <w:rPr>
        <w:rFonts w:ascii="Arial" w:hAnsi="Arial" w:cs="Arial"/>
        <w:sz w:val="20"/>
        <w:szCs w:val="20"/>
      </w:rPr>
      <w:t>P</w:t>
    </w:r>
    <w:r w:rsidR="00540CE4" w:rsidRPr="000C7042">
      <w:rPr>
        <w:rFonts w:ascii="Arial" w:hAnsi="Arial" w:cs="Arial"/>
        <w:sz w:val="20"/>
        <w:szCs w:val="20"/>
      </w:rPr>
      <w:t>Gr</w:t>
    </w:r>
    <w:proofErr w:type="spellEnd"/>
    <w:r w:rsidR="00540CE4" w:rsidRPr="000C7042">
      <w:rPr>
        <w:rFonts w:ascii="Arial" w:hAnsi="Arial" w:cs="Arial"/>
        <w:sz w:val="20"/>
        <w:szCs w:val="20"/>
      </w:rPr>
      <w:t xml:space="preserve"> für Entscheid Z / A / V</w:t>
    </w:r>
    <w:r w:rsidRPr="000C7042">
      <w:rPr>
        <w:rFonts w:ascii="Arial" w:hAnsi="Arial" w:cs="Arial"/>
        <w:sz w:val="20"/>
        <w:szCs w:val="20"/>
      </w:rPr>
      <w:br/>
    </w:r>
  </w:p>
  <w:p w14:paraId="3D8247DD" w14:textId="77777777" w:rsidR="00BC7320" w:rsidRPr="00E34CC6" w:rsidRDefault="00BC7320" w:rsidP="003B555D">
    <w:pPr>
      <w:pStyle w:val="Fuzeile"/>
      <w:tabs>
        <w:tab w:val="clear" w:pos="4536"/>
        <w:tab w:val="clear" w:pos="9072"/>
        <w:tab w:val="right" w:pos="15309"/>
      </w:tabs>
      <w:ind w:right="-31"/>
      <w:rPr>
        <w:rFonts w:ascii="Arial" w:hAnsi="Arial" w:cs="Arial"/>
        <w:sz w:val="20"/>
        <w:szCs w:val="20"/>
      </w:rPr>
    </w:pPr>
    <w:r w:rsidRPr="000C7042">
      <w:rPr>
        <w:rFonts w:ascii="Arial" w:hAnsi="Arial" w:cs="Arial"/>
        <w:sz w:val="20"/>
        <w:szCs w:val="20"/>
      </w:rPr>
      <w:tab/>
    </w:r>
    <w:r w:rsidRPr="00E34CC6">
      <w:rPr>
        <w:rFonts w:ascii="Arial" w:hAnsi="Arial" w:cs="Arial"/>
        <w:sz w:val="20"/>
        <w:szCs w:val="20"/>
      </w:rPr>
      <w:t xml:space="preserve">Seite </w:t>
    </w:r>
    <w:r w:rsidRPr="00E34CC6">
      <w:rPr>
        <w:rFonts w:ascii="Arial" w:hAnsi="Arial" w:cs="Arial"/>
        <w:sz w:val="20"/>
        <w:szCs w:val="20"/>
      </w:rPr>
      <w:fldChar w:fldCharType="begin"/>
    </w:r>
    <w:r w:rsidRPr="00E34CC6">
      <w:rPr>
        <w:rFonts w:ascii="Arial" w:hAnsi="Arial" w:cs="Arial"/>
        <w:sz w:val="20"/>
        <w:szCs w:val="20"/>
      </w:rPr>
      <w:instrText xml:space="preserve"> PAGE   \* MERGEFORMAT </w:instrText>
    </w:r>
    <w:r w:rsidRPr="00E34CC6">
      <w:rPr>
        <w:rFonts w:ascii="Arial" w:hAnsi="Arial" w:cs="Arial"/>
        <w:sz w:val="20"/>
        <w:szCs w:val="20"/>
      </w:rPr>
      <w:fldChar w:fldCharType="separate"/>
    </w:r>
    <w:r w:rsidR="00F65D76">
      <w:rPr>
        <w:rFonts w:ascii="Arial" w:hAnsi="Arial" w:cs="Arial"/>
        <w:noProof/>
        <w:sz w:val="20"/>
        <w:szCs w:val="20"/>
      </w:rPr>
      <w:t>1</w:t>
    </w:r>
    <w:r w:rsidRPr="00E34CC6">
      <w:rPr>
        <w:rFonts w:ascii="Arial" w:hAnsi="Arial" w:cs="Arial"/>
        <w:sz w:val="20"/>
        <w:szCs w:val="20"/>
      </w:rPr>
      <w:fldChar w:fldCharType="end"/>
    </w:r>
    <w:r w:rsidRPr="00E34CC6">
      <w:rPr>
        <w:rFonts w:ascii="Arial" w:hAnsi="Arial" w:cs="Arial"/>
        <w:sz w:val="20"/>
        <w:szCs w:val="20"/>
      </w:rPr>
      <w:t>/</w:t>
    </w:r>
    <w:r w:rsidRPr="00E34CC6">
      <w:rPr>
        <w:rFonts w:ascii="Arial" w:hAnsi="Arial" w:cs="Arial"/>
        <w:sz w:val="20"/>
        <w:szCs w:val="20"/>
      </w:rPr>
      <w:fldChar w:fldCharType="begin"/>
    </w:r>
    <w:r w:rsidRPr="00E34CC6">
      <w:rPr>
        <w:rFonts w:ascii="Arial" w:hAnsi="Arial" w:cs="Arial"/>
        <w:sz w:val="20"/>
        <w:szCs w:val="20"/>
      </w:rPr>
      <w:instrText xml:space="preserve"> NUMPAGES   \* MERGEFORMAT </w:instrText>
    </w:r>
    <w:r w:rsidRPr="00E34CC6">
      <w:rPr>
        <w:rFonts w:ascii="Arial" w:hAnsi="Arial" w:cs="Arial"/>
        <w:sz w:val="20"/>
        <w:szCs w:val="20"/>
      </w:rPr>
      <w:fldChar w:fldCharType="separate"/>
    </w:r>
    <w:r w:rsidR="00F65D76">
      <w:rPr>
        <w:rFonts w:ascii="Arial" w:hAnsi="Arial" w:cs="Arial"/>
        <w:noProof/>
        <w:sz w:val="20"/>
        <w:szCs w:val="20"/>
      </w:rPr>
      <w:t>1</w:t>
    </w:r>
    <w:r w:rsidRPr="00E34CC6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7B5EA" w14:textId="77777777" w:rsidR="0018171C" w:rsidRDefault="0018171C" w:rsidP="00730E4A">
      <w:pPr>
        <w:pStyle w:val="Textkrper2"/>
      </w:pPr>
      <w:r>
        <w:separator/>
      </w:r>
    </w:p>
  </w:footnote>
  <w:footnote w:type="continuationSeparator" w:id="0">
    <w:p w14:paraId="09A96F4D" w14:textId="77777777" w:rsidR="0018171C" w:rsidRDefault="0018171C" w:rsidP="00730E4A">
      <w:pPr>
        <w:pStyle w:val="Textkrper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D6056" w14:textId="77777777" w:rsidR="00BE4FC1" w:rsidRPr="00C521E0" w:rsidRDefault="00A72A7C" w:rsidP="00E50578">
    <w:pPr>
      <w:tabs>
        <w:tab w:val="right" w:pos="11700"/>
      </w:tabs>
      <w:spacing w:after="0"/>
      <w:rPr>
        <w:rFonts w:ascii="Arial" w:hAnsi="Arial" w:cs="Arial"/>
        <w:b/>
        <w:szCs w:val="22"/>
      </w:rPr>
    </w:pPr>
    <w:r w:rsidRPr="00C521E0">
      <w:rPr>
        <w:rFonts w:ascii="Arial" w:hAnsi="Arial" w:cs="Arial"/>
        <w:b/>
        <w:noProof/>
        <w:szCs w:val="22"/>
        <w:lang w:eastAsia="de-CH"/>
      </w:rPr>
      <w:drawing>
        <wp:anchor distT="0" distB="0" distL="114300" distR="114300" simplePos="0" relativeHeight="251660800" behindDoc="1" locked="0" layoutInCell="1" allowOverlap="1" wp14:anchorId="3DE9F2FE" wp14:editId="531BD336">
          <wp:simplePos x="0" y="0"/>
          <wp:positionH relativeFrom="column">
            <wp:posOffset>6779895</wp:posOffset>
          </wp:positionH>
          <wp:positionV relativeFrom="paragraph">
            <wp:posOffset>635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10498"/>
              <wp:lineTo x="0" y="20996"/>
              <wp:lineTo x="16780" y="20996"/>
              <wp:lineTo x="19158" y="20996"/>
              <wp:lineTo x="21395" y="20996"/>
              <wp:lineTo x="21395" y="954"/>
              <wp:lineTo x="6293" y="0"/>
              <wp:lineTo x="5314" y="0"/>
            </wp:wrapPolygon>
          </wp:wrapTight>
          <wp:docPr id="2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4FC1" w:rsidRPr="00C521E0">
      <w:rPr>
        <w:rFonts w:ascii="Arial" w:hAnsi="Arial" w:cs="Arial"/>
        <w:b/>
        <w:szCs w:val="22"/>
      </w:rPr>
      <w:t>RTE – Regelwerk Technik Eisenbahn</w:t>
    </w:r>
  </w:p>
  <w:p w14:paraId="48F57D89" w14:textId="77777777" w:rsidR="00BE4FC1" w:rsidRPr="00C521E0" w:rsidRDefault="00BE4FC1" w:rsidP="00E50578">
    <w:pPr>
      <w:tabs>
        <w:tab w:val="right" w:pos="11700"/>
      </w:tabs>
      <w:spacing w:after="0"/>
      <w:rPr>
        <w:rFonts w:ascii="Arial" w:hAnsi="Arial" w:cs="Arial"/>
        <w:b/>
        <w:sz w:val="10"/>
        <w:szCs w:val="10"/>
      </w:rPr>
    </w:pPr>
  </w:p>
  <w:p w14:paraId="197206C9" w14:textId="77777777" w:rsidR="00416060" w:rsidRPr="00416060" w:rsidRDefault="00C536F2" w:rsidP="00416060">
    <w:pPr>
      <w:tabs>
        <w:tab w:val="left" w:pos="1297"/>
      </w:tabs>
      <w:spacing w:after="0"/>
      <w:rPr>
        <w:rFonts w:ascii="Arial" w:hAnsi="Arial" w:cs="Arial"/>
        <w:b/>
        <w:szCs w:val="22"/>
      </w:rPr>
    </w:pPr>
    <w:r w:rsidRPr="00C521E0">
      <w:rPr>
        <w:rFonts w:ascii="Arial" w:hAnsi="Arial" w:cs="Arial"/>
        <w:b/>
        <w:szCs w:val="22"/>
      </w:rPr>
      <w:t xml:space="preserve">Rückmeldungen </w:t>
    </w:r>
    <w:sdt>
      <w:sdtPr>
        <w:rPr>
          <w:rFonts w:ascii="Arial" w:hAnsi="Arial" w:cs="Arial"/>
          <w:b/>
          <w:szCs w:val="22"/>
        </w:rPr>
        <w:id w:val="-429359276"/>
        <w:lock w:val="sdtLocked"/>
        <w:placeholder/>
        <w:dropDownList>
          <w:listItem w:value="Wählen Sie ein Element aus."/>
          <w:listItem w:displayText="zur 1. Lesung" w:value="zur 1. Lesung"/>
          <w:listItem w:displayText="zur 2. Lesung" w:value="zur 2. Lesung"/>
          <w:listItem w:displayText="zur einzigen Lesung" w:value="zur einzigen Lesung"/>
          <w:listItem w:displayText="zum Review" w:value="zum Review"/>
        </w:dropDownList>
      </w:sdtPr>
      <w:sdtEndPr/>
      <w:sdtContent>
        <w:r w:rsidR="00EB1E64">
          <w:rPr>
            <w:rFonts w:ascii="Arial" w:hAnsi="Arial" w:cs="Arial"/>
            <w:b/>
            <w:szCs w:val="22"/>
          </w:rPr>
          <w:t>zum Review</w:t>
        </w:r>
      </w:sdtContent>
    </w:sdt>
    <w:r w:rsidR="00F82D33">
      <w:rPr>
        <w:rFonts w:ascii="Arial" w:hAnsi="Arial" w:cs="Arial"/>
        <w:b/>
        <w:szCs w:val="22"/>
      </w:rPr>
      <w:t xml:space="preserve"> </w:t>
    </w:r>
    <w:r w:rsidR="00287714" w:rsidRPr="00C521E0">
      <w:rPr>
        <w:rFonts w:ascii="Arial" w:hAnsi="Arial" w:cs="Arial"/>
        <w:b/>
        <w:szCs w:val="22"/>
      </w:rPr>
      <w:t>v</w:t>
    </w:r>
    <w:r w:rsidR="001E1A30" w:rsidRPr="00C521E0">
      <w:rPr>
        <w:rFonts w:ascii="Arial" w:hAnsi="Arial" w:cs="Arial"/>
        <w:b/>
        <w:szCs w:val="22"/>
      </w:rPr>
      <w:t>on</w:t>
    </w:r>
    <w:r w:rsidR="00F82D33">
      <w:rPr>
        <w:rFonts w:ascii="Arial" w:hAnsi="Arial" w:cs="Arial"/>
        <w:b/>
        <w:szCs w:val="22"/>
      </w:rPr>
      <w:t xml:space="preserve"> </w:t>
    </w:r>
    <w:r w:rsidR="00EB1E64">
      <w:rPr>
        <w:rFonts w:ascii="Arial" w:hAnsi="Arial" w:cs="Arial"/>
        <w:b/>
        <w:szCs w:val="22"/>
      </w:rPr>
      <w:t>R RTE 25011</w:t>
    </w:r>
    <w:r w:rsidR="00C521E0">
      <w:rPr>
        <w:rFonts w:ascii="Arial" w:hAnsi="Arial" w:cs="Arial"/>
        <w:b/>
        <w:szCs w:val="22"/>
      </w:rPr>
      <w:t xml:space="preserve"> </w:t>
    </w:r>
    <w:r w:rsidR="00EB1E64">
      <w:rPr>
        <w:rFonts w:ascii="Arial" w:hAnsi="Arial" w:cs="Arial"/>
        <w:b/>
        <w:szCs w:val="22"/>
      </w:rPr>
      <w:t>12</w:t>
    </w:r>
    <w:r w:rsidR="000657F5" w:rsidRPr="00C521E0">
      <w:rPr>
        <w:rFonts w:ascii="Arial" w:hAnsi="Arial" w:cs="Arial"/>
        <w:b/>
        <w:szCs w:val="22"/>
      </w:rPr>
      <w:t>. Ausgabe</w:t>
    </w:r>
    <w:r w:rsidR="00EB1E64">
      <w:rPr>
        <w:rFonts w:ascii="Arial" w:hAnsi="Arial" w:cs="Arial"/>
        <w:b/>
        <w:szCs w:val="22"/>
      </w:rPr>
      <w:t xml:space="preserve">, </w:t>
    </w:r>
  </w:p>
  <w:p w14:paraId="0CDDD6C0" w14:textId="7C9C3761" w:rsidR="001E1A30" w:rsidRPr="00C521E0" w:rsidRDefault="00416060" w:rsidP="00416060">
    <w:pPr>
      <w:tabs>
        <w:tab w:val="left" w:pos="1297"/>
      </w:tabs>
      <w:spacing w:after="0"/>
      <w:rPr>
        <w:rFonts w:ascii="Arial" w:hAnsi="Arial" w:cs="Arial"/>
        <w:b/>
        <w:szCs w:val="22"/>
      </w:rPr>
    </w:pPr>
    <w:r w:rsidRPr="00416060">
      <w:rPr>
        <w:rFonts w:ascii="Arial" w:hAnsi="Arial" w:cs="Arial"/>
        <w:b/>
        <w:szCs w:val="22"/>
      </w:rPr>
      <w:t>Bestandesaufnahme der 2. Lesung</w:t>
    </w:r>
  </w:p>
  <w:p w14:paraId="35843F65" w14:textId="717E2BB2" w:rsidR="0090086E" w:rsidRPr="00C521E0" w:rsidRDefault="00C536F2" w:rsidP="00416060">
    <w:pPr>
      <w:tabs>
        <w:tab w:val="left" w:pos="1297"/>
        <w:tab w:val="right" w:pos="15309"/>
      </w:tabs>
      <w:spacing w:after="0"/>
      <w:rPr>
        <w:rFonts w:ascii="Arial" w:hAnsi="Arial" w:cs="Arial"/>
        <w:szCs w:val="22"/>
      </w:rPr>
    </w:pPr>
    <w:r w:rsidRPr="00C521E0">
      <w:rPr>
        <w:rFonts w:ascii="Arial" w:hAnsi="Arial" w:cs="Arial"/>
        <w:szCs w:val="22"/>
      </w:rPr>
      <w:t>«</w:t>
    </w:r>
    <w:r w:rsidR="00416060" w:rsidRPr="00416060">
      <w:rPr>
        <w:rFonts w:ascii="Arial" w:hAnsi="Arial" w:cs="Arial"/>
        <w:szCs w:val="22"/>
      </w:rPr>
      <w:t>Durchrutschwege</w:t>
    </w:r>
    <w:r w:rsidR="001E1A30" w:rsidRPr="00C521E0">
      <w:rPr>
        <w:rFonts w:ascii="Arial" w:hAnsi="Arial" w:cs="Arial"/>
        <w:szCs w:val="22"/>
      </w:rPr>
      <w:t>»</w:t>
    </w:r>
    <w:r w:rsidR="00416060">
      <w:rPr>
        <w:rFonts w:ascii="Arial" w:hAnsi="Arial" w:cs="Arial"/>
        <w:szCs w:val="22"/>
      </w:rPr>
      <w:t xml:space="preserve"> (Auszug aus der R RTE 25000)</w:t>
    </w:r>
  </w:p>
  <w:p w14:paraId="2D80CFA6" w14:textId="77777777" w:rsidR="0090086E" w:rsidRPr="00C521E0" w:rsidRDefault="0090086E" w:rsidP="0090086E">
    <w:pPr>
      <w:tabs>
        <w:tab w:val="left" w:pos="1297"/>
        <w:tab w:val="right" w:pos="15309"/>
      </w:tabs>
      <w:spacing w:after="0"/>
      <w:rPr>
        <w:rFonts w:ascii="Arial" w:hAnsi="Arial" w:cs="Arial"/>
        <w:b/>
        <w:sz w:val="10"/>
        <w:szCs w:val="10"/>
      </w:rPr>
    </w:pPr>
  </w:p>
  <w:p w14:paraId="41AAD17F" w14:textId="77777777" w:rsidR="0073657E" w:rsidRPr="0096096B" w:rsidRDefault="00105773" w:rsidP="0090086E">
    <w:pPr>
      <w:tabs>
        <w:tab w:val="right" w:pos="15309"/>
      </w:tabs>
      <w:spacing w:after="0"/>
      <w:rPr>
        <w:rFonts w:ascii="Arial" w:hAnsi="Arial" w:cs="Arial"/>
        <w:szCs w:val="22"/>
      </w:rPr>
    </w:pPr>
    <w:r>
      <w:rPr>
        <w:rFonts w:ascii="Arial" w:hAnsi="Arial" w:cs="Arial"/>
        <w:szCs w:val="22"/>
      </w:rPr>
      <w:t>Zusammenstellung der Rückmeldungen</w:t>
    </w:r>
    <w:r w:rsidR="005B5964">
      <w:rPr>
        <w:rFonts w:ascii="Arial" w:hAnsi="Arial" w:cs="Arial"/>
        <w:szCs w:val="22"/>
      </w:rPr>
      <w:t xml:space="preserve"> und Entscheide/Begründungen der </w:t>
    </w:r>
    <w:r w:rsidR="005611FA">
      <w:rPr>
        <w:rFonts w:ascii="Arial" w:hAnsi="Arial" w:cs="Arial"/>
        <w:szCs w:val="22"/>
      </w:rPr>
      <w:t>Projektgruppe</w:t>
    </w:r>
    <w:r w:rsidR="0090086E" w:rsidRPr="00C521E0">
      <w:rPr>
        <w:rFonts w:ascii="Arial" w:hAnsi="Arial" w:cs="Arial"/>
        <w:szCs w:val="22"/>
      </w:rPr>
      <w:tab/>
    </w:r>
    <w:r w:rsidR="0073657E" w:rsidRPr="00C521E0">
      <w:rPr>
        <w:rFonts w:ascii="Arial" w:hAnsi="Arial" w:cs="Arial"/>
        <w:szCs w:val="22"/>
      </w:rPr>
      <w:t xml:space="preserve">Stand: </w:t>
    </w:r>
    <w:sdt>
      <w:sdtPr>
        <w:rPr>
          <w:rFonts w:ascii="Arial" w:hAnsi="Arial" w:cs="Arial"/>
          <w:szCs w:val="22"/>
        </w:rPr>
        <w:id w:val="350765488"/>
        <w:placeholder>
          <w:docPart w:val="23DB7EAE7A3344E0A268A2D3CBB188CA"/>
        </w:placeholder>
        <w:temporary/>
        <w:showingPlcHdr/>
        <w:date>
          <w:dateFormat w:val="dd.MM.yyyy"/>
          <w:lid w:val="de-CH"/>
          <w:storeMappedDataAs w:val="dateTime"/>
          <w:calendar w:val="gregorian"/>
        </w:date>
      </w:sdtPr>
      <w:sdtEndPr/>
      <w:sdtContent>
        <w:r w:rsidR="00C521E0">
          <w:rPr>
            <w:rStyle w:val="Platzhaltertext"/>
          </w:rPr>
          <w:t>Datum einsetzen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E54C" w14:textId="77777777" w:rsidR="00BC7320" w:rsidRDefault="00BC7320" w:rsidP="00947847">
    <w:pPr>
      <w:pStyle w:val="Kopfzeile"/>
      <w:tabs>
        <w:tab w:val="clear" w:pos="9072"/>
        <w:tab w:val="center" w:pos="6647"/>
        <w:tab w:val="left" w:pos="7075"/>
      </w:tabs>
    </w:pPr>
    <w:r>
      <w:rPr>
        <w:noProof/>
        <w:lang w:eastAsia="de-CH"/>
      </w:rPr>
      <w:drawing>
        <wp:anchor distT="0" distB="0" distL="114300" distR="114300" simplePos="0" relativeHeight="251657728" behindDoc="1" locked="0" layoutInCell="1" allowOverlap="1" wp14:anchorId="6D82AFC2" wp14:editId="499D89F5">
          <wp:simplePos x="0" y="0"/>
          <wp:positionH relativeFrom="column">
            <wp:posOffset>6318885</wp:posOffset>
          </wp:positionH>
          <wp:positionV relativeFrom="paragraph">
            <wp:posOffset>-12700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10498"/>
              <wp:lineTo x="0" y="20996"/>
              <wp:lineTo x="16780" y="20996"/>
              <wp:lineTo x="19158" y="20996"/>
              <wp:lineTo x="21395" y="20996"/>
              <wp:lineTo x="21395" y="954"/>
              <wp:lineTo x="6293" y="0"/>
              <wp:lineTo x="5314" y="0"/>
            </wp:wrapPolygon>
          </wp:wrapTight>
          <wp:docPr id="4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595C"/>
    <w:multiLevelType w:val="hybridMultilevel"/>
    <w:tmpl w:val="BFD60C8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961898"/>
    <w:multiLevelType w:val="hybridMultilevel"/>
    <w:tmpl w:val="7484854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9A16B5"/>
    <w:multiLevelType w:val="hybridMultilevel"/>
    <w:tmpl w:val="860CFFD0"/>
    <w:lvl w:ilvl="0" w:tplc="08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1521B91"/>
    <w:multiLevelType w:val="hybridMultilevel"/>
    <w:tmpl w:val="68BEE0E4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B832F6"/>
    <w:multiLevelType w:val="hybridMultilevel"/>
    <w:tmpl w:val="A93A83F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85DED"/>
    <w:multiLevelType w:val="hybridMultilevel"/>
    <w:tmpl w:val="1A686D2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FBC"/>
    <w:multiLevelType w:val="hybridMultilevel"/>
    <w:tmpl w:val="14CC4310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4344E7B"/>
    <w:multiLevelType w:val="hybridMultilevel"/>
    <w:tmpl w:val="EA8EC994"/>
    <w:lvl w:ilvl="0" w:tplc="4A8AFDAA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75DF0"/>
    <w:multiLevelType w:val="hybridMultilevel"/>
    <w:tmpl w:val="B834451A"/>
    <w:lvl w:ilvl="0" w:tplc="58CC02AC">
      <w:start w:val="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277286">
    <w:abstractNumId w:val="6"/>
  </w:num>
  <w:num w:numId="2" w16cid:durableId="1233546026">
    <w:abstractNumId w:val="1"/>
  </w:num>
  <w:num w:numId="3" w16cid:durableId="2025088339">
    <w:abstractNumId w:val="0"/>
  </w:num>
  <w:num w:numId="4" w16cid:durableId="888763625">
    <w:abstractNumId w:val="3"/>
  </w:num>
  <w:num w:numId="5" w16cid:durableId="1950621751">
    <w:abstractNumId w:val="2"/>
  </w:num>
  <w:num w:numId="6" w16cid:durableId="183979348">
    <w:abstractNumId w:val="4"/>
  </w:num>
  <w:num w:numId="7" w16cid:durableId="471487091">
    <w:abstractNumId w:val="5"/>
  </w:num>
  <w:num w:numId="8" w16cid:durableId="1176577877">
    <w:abstractNumId w:val="8"/>
  </w:num>
  <w:num w:numId="9" w16cid:durableId="8601265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de-DE" w:vendorID="64" w:dllVersion="6" w:nlCheck="1" w:checkStyle="1"/>
  <w:activeWritingStyle w:appName="MSWord" w:lang="de-CH" w:vendorID="64" w:dllVersion="6" w:nlCheck="1" w:checkStyle="0"/>
  <w:activeWritingStyle w:appName="MSWord" w:lang="fr-CH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E5E"/>
    <w:rsid w:val="000167D0"/>
    <w:rsid w:val="000300CD"/>
    <w:rsid w:val="000534E4"/>
    <w:rsid w:val="000657F5"/>
    <w:rsid w:val="00067139"/>
    <w:rsid w:val="0007468F"/>
    <w:rsid w:val="0007670A"/>
    <w:rsid w:val="000A02A6"/>
    <w:rsid w:val="000A0D4D"/>
    <w:rsid w:val="000A6F18"/>
    <w:rsid w:val="000C08AB"/>
    <w:rsid w:val="000C6C29"/>
    <w:rsid w:val="000C7042"/>
    <w:rsid w:val="000D3EAC"/>
    <w:rsid w:val="000E1FCB"/>
    <w:rsid w:val="000F09A9"/>
    <w:rsid w:val="000F44FF"/>
    <w:rsid w:val="00105773"/>
    <w:rsid w:val="001104A3"/>
    <w:rsid w:val="00110F8C"/>
    <w:rsid w:val="0012263C"/>
    <w:rsid w:val="00173BA3"/>
    <w:rsid w:val="00175B7C"/>
    <w:rsid w:val="0018171C"/>
    <w:rsid w:val="001913C9"/>
    <w:rsid w:val="0019700C"/>
    <w:rsid w:val="001A2A49"/>
    <w:rsid w:val="001A6136"/>
    <w:rsid w:val="001B1D7D"/>
    <w:rsid w:val="001B26E0"/>
    <w:rsid w:val="001D44A1"/>
    <w:rsid w:val="001E1A30"/>
    <w:rsid w:val="00207802"/>
    <w:rsid w:val="002110AB"/>
    <w:rsid w:val="00213DEE"/>
    <w:rsid w:val="00214717"/>
    <w:rsid w:val="002262AA"/>
    <w:rsid w:val="0026793A"/>
    <w:rsid w:val="0027004B"/>
    <w:rsid w:val="00281D8E"/>
    <w:rsid w:val="00286DD7"/>
    <w:rsid w:val="00287714"/>
    <w:rsid w:val="002A00C3"/>
    <w:rsid w:val="002B0702"/>
    <w:rsid w:val="002C2B11"/>
    <w:rsid w:val="002C3B17"/>
    <w:rsid w:val="002D1752"/>
    <w:rsid w:val="002D3685"/>
    <w:rsid w:val="002D78A3"/>
    <w:rsid w:val="002E678E"/>
    <w:rsid w:val="002F07F7"/>
    <w:rsid w:val="002F0988"/>
    <w:rsid w:val="002F232D"/>
    <w:rsid w:val="0031096C"/>
    <w:rsid w:val="00310FBB"/>
    <w:rsid w:val="00311BEE"/>
    <w:rsid w:val="003155C1"/>
    <w:rsid w:val="00346DB4"/>
    <w:rsid w:val="003706F1"/>
    <w:rsid w:val="0037317A"/>
    <w:rsid w:val="003826FF"/>
    <w:rsid w:val="003B3DA9"/>
    <w:rsid w:val="003B555D"/>
    <w:rsid w:val="003C198A"/>
    <w:rsid w:val="003C32A6"/>
    <w:rsid w:val="003C7F09"/>
    <w:rsid w:val="003D261C"/>
    <w:rsid w:val="003F0BA8"/>
    <w:rsid w:val="003F3C7A"/>
    <w:rsid w:val="004026C9"/>
    <w:rsid w:val="004037BC"/>
    <w:rsid w:val="00405238"/>
    <w:rsid w:val="00416060"/>
    <w:rsid w:val="0044330E"/>
    <w:rsid w:val="004671D9"/>
    <w:rsid w:val="004816A3"/>
    <w:rsid w:val="00486450"/>
    <w:rsid w:val="004914F9"/>
    <w:rsid w:val="004B4633"/>
    <w:rsid w:val="004B55E0"/>
    <w:rsid w:val="004B708C"/>
    <w:rsid w:val="004C7957"/>
    <w:rsid w:val="004D1776"/>
    <w:rsid w:val="004F2C18"/>
    <w:rsid w:val="004F4C5A"/>
    <w:rsid w:val="004F5F81"/>
    <w:rsid w:val="00507363"/>
    <w:rsid w:val="00515066"/>
    <w:rsid w:val="00523595"/>
    <w:rsid w:val="0052395B"/>
    <w:rsid w:val="00532588"/>
    <w:rsid w:val="00537113"/>
    <w:rsid w:val="00540CE4"/>
    <w:rsid w:val="005456E7"/>
    <w:rsid w:val="00545C5C"/>
    <w:rsid w:val="005611FA"/>
    <w:rsid w:val="0056164B"/>
    <w:rsid w:val="00572E30"/>
    <w:rsid w:val="00591888"/>
    <w:rsid w:val="00592BD4"/>
    <w:rsid w:val="005A0EC3"/>
    <w:rsid w:val="005B139A"/>
    <w:rsid w:val="005B254D"/>
    <w:rsid w:val="005B5964"/>
    <w:rsid w:val="00606C77"/>
    <w:rsid w:val="0062598C"/>
    <w:rsid w:val="00662E4B"/>
    <w:rsid w:val="006839DD"/>
    <w:rsid w:val="006B5AB0"/>
    <w:rsid w:val="006B6748"/>
    <w:rsid w:val="006C167C"/>
    <w:rsid w:val="006C2521"/>
    <w:rsid w:val="006C3ADF"/>
    <w:rsid w:val="006D063A"/>
    <w:rsid w:val="006E421C"/>
    <w:rsid w:val="006F3185"/>
    <w:rsid w:val="007063E2"/>
    <w:rsid w:val="00730E4A"/>
    <w:rsid w:val="00732B0F"/>
    <w:rsid w:val="0073657E"/>
    <w:rsid w:val="00752FE3"/>
    <w:rsid w:val="00762EFE"/>
    <w:rsid w:val="00773BA2"/>
    <w:rsid w:val="00777137"/>
    <w:rsid w:val="00782FDD"/>
    <w:rsid w:val="007907D7"/>
    <w:rsid w:val="007B26F3"/>
    <w:rsid w:val="007B3F57"/>
    <w:rsid w:val="007D40FD"/>
    <w:rsid w:val="007E4519"/>
    <w:rsid w:val="007F1289"/>
    <w:rsid w:val="007F2B7C"/>
    <w:rsid w:val="00803708"/>
    <w:rsid w:val="00825A66"/>
    <w:rsid w:val="008333D7"/>
    <w:rsid w:val="0083763E"/>
    <w:rsid w:val="0084455E"/>
    <w:rsid w:val="008567BF"/>
    <w:rsid w:val="00877543"/>
    <w:rsid w:val="00880088"/>
    <w:rsid w:val="008952E3"/>
    <w:rsid w:val="008A52A2"/>
    <w:rsid w:val="008A7536"/>
    <w:rsid w:val="008C0F8F"/>
    <w:rsid w:val="008C1516"/>
    <w:rsid w:val="008C1EB5"/>
    <w:rsid w:val="008C730F"/>
    <w:rsid w:val="008F12BB"/>
    <w:rsid w:val="008F6F1C"/>
    <w:rsid w:val="0090086E"/>
    <w:rsid w:val="00906098"/>
    <w:rsid w:val="0091667F"/>
    <w:rsid w:val="00923430"/>
    <w:rsid w:val="0094485C"/>
    <w:rsid w:val="00946CDD"/>
    <w:rsid w:val="00947847"/>
    <w:rsid w:val="00950BDA"/>
    <w:rsid w:val="0096096B"/>
    <w:rsid w:val="009620EA"/>
    <w:rsid w:val="00962B31"/>
    <w:rsid w:val="009809C2"/>
    <w:rsid w:val="00982C22"/>
    <w:rsid w:val="00984869"/>
    <w:rsid w:val="009862CB"/>
    <w:rsid w:val="009A42FA"/>
    <w:rsid w:val="009A7879"/>
    <w:rsid w:val="009B452D"/>
    <w:rsid w:val="009C410D"/>
    <w:rsid w:val="009D59FA"/>
    <w:rsid w:val="009E7338"/>
    <w:rsid w:val="009F0E73"/>
    <w:rsid w:val="00A021EE"/>
    <w:rsid w:val="00A41007"/>
    <w:rsid w:val="00A6570D"/>
    <w:rsid w:val="00A72A7C"/>
    <w:rsid w:val="00AA7152"/>
    <w:rsid w:val="00AC68AC"/>
    <w:rsid w:val="00AE02F0"/>
    <w:rsid w:val="00AF06F3"/>
    <w:rsid w:val="00AF3D09"/>
    <w:rsid w:val="00B00F00"/>
    <w:rsid w:val="00B052FA"/>
    <w:rsid w:val="00B12A13"/>
    <w:rsid w:val="00B14AF2"/>
    <w:rsid w:val="00B427C0"/>
    <w:rsid w:val="00B50487"/>
    <w:rsid w:val="00B9433E"/>
    <w:rsid w:val="00B95596"/>
    <w:rsid w:val="00B96130"/>
    <w:rsid w:val="00BB4C49"/>
    <w:rsid w:val="00BC7320"/>
    <w:rsid w:val="00BC74F6"/>
    <w:rsid w:val="00BD21E2"/>
    <w:rsid w:val="00BE0923"/>
    <w:rsid w:val="00BE4FC1"/>
    <w:rsid w:val="00BF54AE"/>
    <w:rsid w:val="00C025FD"/>
    <w:rsid w:val="00C129E4"/>
    <w:rsid w:val="00C4031B"/>
    <w:rsid w:val="00C440A0"/>
    <w:rsid w:val="00C521E0"/>
    <w:rsid w:val="00C536F2"/>
    <w:rsid w:val="00C56BE7"/>
    <w:rsid w:val="00C57637"/>
    <w:rsid w:val="00C63975"/>
    <w:rsid w:val="00C672A6"/>
    <w:rsid w:val="00C67C5B"/>
    <w:rsid w:val="00C726ED"/>
    <w:rsid w:val="00C7275F"/>
    <w:rsid w:val="00C829A7"/>
    <w:rsid w:val="00CA30B4"/>
    <w:rsid w:val="00CA7BD9"/>
    <w:rsid w:val="00CD110C"/>
    <w:rsid w:val="00CD1F2D"/>
    <w:rsid w:val="00CD4A71"/>
    <w:rsid w:val="00CE02FF"/>
    <w:rsid w:val="00CF0BD3"/>
    <w:rsid w:val="00D21E00"/>
    <w:rsid w:val="00D315B0"/>
    <w:rsid w:val="00D44914"/>
    <w:rsid w:val="00D53408"/>
    <w:rsid w:val="00D56C12"/>
    <w:rsid w:val="00D606B2"/>
    <w:rsid w:val="00D77532"/>
    <w:rsid w:val="00D832B0"/>
    <w:rsid w:val="00D9369F"/>
    <w:rsid w:val="00DA2477"/>
    <w:rsid w:val="00DA5DBD"/>
    <w:rsid w:val="00DB4DD2"/>
    <w:rsid w:val="00DB6BBA"/>
    <w:rsid w:val="00DB72EB"/>
    <w:rsid w:val="00DE6314"/>
    <w:rsid w:val="00E0093E"/>
    <w:rsid w:val="00E11C2E"/>
    <w:rsid w:val="00E14E5E"/>
    <w:rsid w:val="00E2146C"/>
    <w:rsid w:val="00E274BE"/>
    <w:rsid w:val="00E33F56"/>
    <w:rsid w:val="00E34CC6"/>
    <w:rsid w:val="00E44051"/>
    <w:rsid w:val="00E4496E"/>
    <w:rsid w:val="00E4574E"/>
    <w:rsid w:val="00E50578"/>
    <w:rsid w:val="00E53D98"/>
    <w:rsid w:val="00E60964"/>
    <w:rsid w:val="00E650FB"/>
    <w:rsid w:val="00E80818"/>
    <w:rsid w:val="00E82E03"/>
    <w:rsid w:val="00E86D66"/>
    <w:rsid w:val="00EB1E64"/>
    <w:rsid w:val="00EB5BFB"/>
    <w:rsid w:val="00EB5D53"/>
    <w:rsid w:val="00EB6E3E"/>
    <w:rsid w:val="00EC4C29"/>
    <w:rsid w:val="00EC6A7B"/>
    <w:rsid w:val="00EE3050"/>
    <w:rsid w:val="00EF36B2"/>
    <w:rsid w:val="00F0437A"/>
    <w:rsid w:val="00F10811"/>
    <w:rsid w:val="00F10A52"/>
    <w:rsid w:val="00F1279B"/>
    <w:rsid w:val="00F1667A"/>
    <w:rsid w:val="00F31775"/>
    <w:rsid w:val="00F3301D"/>
    <w:rsid w:val="00F40068"/>
    <w:rsid w:val="00F405E1"/>
    <w:rsid w:val="00F4616D"/>
    <w:rsid w:val="00F65D76"/>
    <w:rsid w:val="00F74CC8"/>
    <w:rsid w:val="00F74D63"/>
    <w:rsid w:val="00F82924"/>
    <w:rsid w:val="00F82D33"/>
    <w:rsid w:val="00F82D65"/>
    <w:rsid w:val="00F96886"/>
    <w:rsid w:val="00FA026F"/>
    <w:rsid w:val="00FB0A67"/>
    <w:rsid w:val="00FB23BB"/>
    <w:rsid w:val="00FB77B4"/>
    <w:rsid w:val="00FD3EE8"/>
    <w:rsid w:val="00FD6DD9"/>
    <w:rsid w:val="00FE1613"/>
    <w:rsid w:val="00FE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BA16AC8"/>
  <w15:docId w15:val="{A811B9ED-F1AC-4531-80FB-0C8FA60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20"/>
    </w:pPr>
    <w:rPr>
      <w:rFonts w:ascii="Arial Narrow" w:hAnsi="Arial Narrow"/>
      <w:sz w:val="22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 Narrow Bold Italic" w:hAnsi="Arial Narrow Bold Italic"/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i/>
      <w:iCs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i/>
      <w:iCs/>
      <w:sz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tabs>
        <w:tab w:val="left" w:pos="1218"/>
        <w:tab w:val="left" w:pos="2996"/>
      </w:tabs>
      <w:ind w:left="2996"/>
    </w:pPr>
    <w:rPr>
      <w:sz w:val="19"/>
      <w:lang w:val="fr-FR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">
    <w:name w:val="Body Text"/>
    <w:basedOn w:val="Standard"/>
    <w:pPr>
      <w:ind w:right="922"/>
    </w:pPr>
    <w:rPr>
      <w:lang w:val="it-IT"/>
    </w:rPr>
  </w:style>
  <w:style w:type="paragraph" w:styleId="Textkrper2">
    <w:name w:val="Body Text 2"/>
    <w:basedOn w:val="Standard"/>
    <w:pPr>
      <w:tabs>
        <w:tab w:val="right" w:pos="11700"/>
      </w:tabs>
      <w:ind w:right="22"/>
    </w:pPr>
    <w:rPr>
      <w:lang w:val="it-IT"/>
    </w:rPr>
  </w:style>
  <w:style w:type="paragraph" w:styleId="Sprechblasentext">
    <w:name w:val="Balloon Text"/>
    <w:basedOn w:val="Standard"/>
    <w:semiHidden/>
    <w:rsid w:val="00311BEE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5456E7"/>
  </w:style>
  <w:style w:type="character" w:styleId="Platzhaltertext">
    <w:name w:val="Placeholder Text"/>
    <w:basedOn w:val="Absatz-Standardschriftart"/>
    <w:uiPriority w:val="99"/>
    <w:semiHidden/>
    <w:rsid w:val="003C198A"/>
    <w:rPr>
      <w:color w:val="808080"/>
    </w:rPr>
  </w:style>
  <w:style w:type="character" w:styleId="Funotenzeichen">
    <w:name w:val="footnote reference"/>
    <w:rsid w:val="00C57637"/>
    <w:rPr>
      <w:vertAlign w:val="superscript"/>
    </w:rPr>
  </w:style>
  <w:style w:type="paragraph" w:styleId="Listenabsatz">
    <w:name w:val="List Paragraph"/>
    <w:basedOn w:val="Standard"/>
    <w:uiPriority w:val="99"/>
    <w:qFormat/>
    <w:rsid w:val="00EE3050"/>
    <w:pPr>
      <w:ind w:left="720"/>
    </w:pPr>
    <w:rPr>
      <w:rFonts w:cs="Arial Narrow"/>
      <w:szCs w:val="22"/>
    </w:rPr>
  </w:style>
  <w:style w:type="table" w:styleId="Tabellenraster">
    <w:name w:val="Table Grid"/>
    <w:basedOn w:val="NormaleTabelle"/>
    <w:rsid w:val="00BF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.Reinhard\ASP%20VOEV\AGr%20RTE-B&#252;ro%20V&#246;V%20%5bExtranet%5d%20-%20General\06_Vorlagen\03_Lesungen_Review\Rueckmeldungen\x-RTE-xxxxx-xLesung-Review-Rueckmeldungen_Vorlage-2023-0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E1055EE9D744B9AD081A3B417882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7116A7-154B-41AC-AD39-29652576D533}"/>
      </w:docPartPr>
      <w:docPartBody>
        <w:p w:rsidR="005D6020" w:rsidRDefault="005D6020">
          <w:pPr>
            <w:pStyle w:val="D5E1055EE9D744B9AD081A3B417882E5"/>
          </w:pPr>
          <w:r>
            <w:rPr>
              <w:rStyle w:val="Platzhaltertext"/>
            </w:rPr>
            <w:t>Org-Abkürzung eingeben (z.B. VöV)</w:t>
          </w:r>
        </w:p>
      </w:docPartBody>
    </w:docPart>
    <w:docPart>
      <w:docPartPr>
        <w:name w:val="7CA6B722A5BA46ABBBC90FFCE187D0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F52C27-F241-4A6B-AA30-6010E63CF53B}"/>
      </w:docPartPr>
      <w:docPartBody>
        <w:p w:rsidR="005D6020" w:rsidRDefault="005D6020">
          <w:pPr>
            <w:pStyle w:val="7CA6B722A5BA46ABBBC90FFCE187D048"/>
          </w:pPr>
          <w:r w:rsidRPr="007F1289">
            <w:rPr>
              <w:color w:val="808080"/>
            </w:rPr>
            <w:t>Name U</w:t>
          </w:r>
          <w:r>
            <w:rPr>
              <w:color w:val="808080"/>
            </w:rPr>
            <w:t>nternehmen</w:t>
          </w:r>
          <w:r w:rsidRPr="007F1289">
            <w:rPr>
              <w:color w:val="808080"/>
            </w:rPr>
            <w:t xml:space="preserve"> (z.B. Verband öffentlicher Verkehr)</w:t>
          </w:r>
          <w:r>
            <w:rPr>
              <w:color w:val="808080"/>
            </w:rPr>
            <w:t>.</w:t>
          </w:r>
        </w:p>
      </w:docPartBody>
    </w:docPart>
    <w:docPart>
      <w:docPartPr>
        <w:name w:val="AB71A6E12B5C494897EA5454DFBB9E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4EF86B-12BE-4111-9666-F0E7178BCB74}"/>
      </w:docPartPr>
      <w:docPartBody>
        <w:p w:rsidR="005D6020" w:rsidRDefault="005D6020">
          <w:pPr>
            <w:pStyle w:val="AB71A6E12B5C494897EA5454DFBB9EB0"/>
          </w:pPr>
          <w:r w:rsidRPr="00C521E0">
            <w:rPr>
              <w:rStyle w:val="Platzhaltertext"/>
            </w:rPr>
            <w:t>Vorname, Name (</w:t>
          </w:r>
          <w:r>
            <w:rPr>
              <w:rStyle w:val="Platzhaltertext"/>
            </w:rPr>
            <w:t xml:space="preserve">des </w:t>
          </w:r>
          <w:r w:rsidRPr="00C521E0">
            <w:rPr>
              <w:rStyle w:val="Platzhaltertext"/>
            </w:rPr>
            <w:t>Autor</w:t>
          </w:r>
          <w:r>
            <w:rPr>
              <w:rStyle w:val="Platzhaltertext"/>
            </w:rPr>
            <w:t>s</w:t>
          </w:r>
          <w:r w:rsidRPr="00C521E0">
            <w:rPr>
              <w:rStyle w:val="Platzhaltertext"/>
            </w:rPr>
            <w:t>)</w:t>
          </w:r>
        </w:p>
      </w:docPartBody>
    </w:docPart>
    <w:docPart>
      <w:docPartPr>
        <w:name w:val="86A95FD256514F999286CE88D8F48F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8109F9-C028-4DE8-8AF8-5B171CFF90A5}"/>
      </w:docPartPr>
      <w:docPartBody>
        <w:p w:rsidR="005D6020" w:rsidRDefault="005D6020">
          <w:pPr>
            <w:pStyle w:val="86A95FD256514F999286CE88D8F48FD2"/>
          </w:pPr>
          <w:r w:rsidRPr="00C521E0">
            <w:rPr>
              <w:rStyle w:val="Platzhaltertext"/>
            </w:rPr>
            <w:t>E-Mail Adresse</w:t>
          </w:r>
        </w:p>
      </w:docPartBody>
    </w:docPart>
    <w:docPart>
      <w:docPartPr>
        <w:name w:val="23DB7EAE7A3344E0A268A2D3CBB188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A141B2-D566-4C77-AC01-FF87737EF9C2}"/>
      </w:docPartPr>
      <w:docPartBody>
        <w:p w:rsidR="005D6020" w:rsidRDefault="005D6020">
          <w:pPr>
            <w:pStyle w:val="23DB7EAE7A3344E0A268A2D3CBB188CA"/>
          </w:pPr>
          <w:r w:rsidRPr="00C521E0">
            <w:rPr>
              <w:rStyle w:val="Platzhaltertext"/>
            </w:rPr>
            <w:t>Org-Abkürzung eingeben (z.B. VöV)</w:t>
          </w:r>
          <w:r w:rsidRPr="003A7876">
            <w:rPr>
              <w:rStyle w:val="Platzhaltertext"/>
            </w:rPr>
            <w:t>.</w:t>
          </w:r>
        </w:p>
      </w:docPartBody>
    </w:docPart>
    <w:docPart>
      <w:docPartPr>
        <w:name w:val="7FE9E332049C48B68B5121CD7A3B27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2DAC52-0E45-4E98-AD6A-38D952C50150}"/>
      </w:docPartPr>
      <w:docPartBody>
        <w:p w:rsidR="005D6020" w:rsidRDefault="005D6020">
          <w:pPr>
            <w:pStyle w:val="7FE9E332049C48B68B5121CD7A3B2725"/>
          </w:pPr>
          <w:r w:rsidRPr="001B1D7D">
            <w:rPr>
              <w:rStyle w:val="Platzhaltertext"/>
            </w:rPr>
            <w:t>Org-</w:t>
          </w:r>
          <w:r>
            <w:rPr>
              <w:rStyle w:val="Platzhaltertext"/>
            </w:rPr>
            <w:t>Abk.-Nummerierung (z.B. VöV-01</w:t>
          </w:r>
        </w:p>
      </w:docPartBody>
    </w:docPart>
    <w:docPart>
      <w:docPartPr>
        <w:name w:val="1BC20964856549A2AACDCF84BB2C2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ABA948-F394-4869-96C2-838718BE42B1}"/>
      </w:docPartPr>
      <w:docPartBody>
        <w:p w:rsidR="005D6020" w:rsidRDefault="005D6020">
          <w:pPr>
            <w:pStyle w:val="1BC20964856549A2AACDCF84BB2C294B"/>
          </w:pPr>
          <w:r w:rsidRPr="001B1D7D">
            <w:rPr>
              <w:color w:val="808080"/>
            </w:rPr>
            <w:t>Kapitel od. Abschnitt eingeben (nur Zahl</w:t>
          </w:r>
          <w:r>
            <w:rPr>
              <w:color w:val="808080"/>
            </w:rPr>
            <w:t xml:space="preserve"> (z.B. 4.5.2/3/1.2.1.2)</w:t>
          </w:r>
        </w:p>
      </w:docPartBody>
    </w:docPart>
    <w:docPart>
      <w:docPartPr>
        <w:name w:val="1C899DC0A64A4FE5B6A868BE348691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316E59-9F57-4C2A-8BCC-009D4A6F04A7}"/>
      </w:docPartPr>
      <w:docPartBody>
        <w:p w:rsidR="005D6020" w:rsidRDefault="005D6020">
          <w:pPr>
            <w:pStyle w:val="1C899DC0A64A4FE5B6A868BE3486918B"/>
          </w:pPr>
          <w:r w:rsidRPr="002262AA">
            <w:rPr>
              <w:color w:val="808080"/>
            </w:rPr>
            <w:t>Wenn nötig spezifizieren mit Seitenzahl, Angabe Textabschnitt</w:t>
          </w:r>
          <w:r>
            <w:rPr>
              <w:color w:val="808080"/>
            </w:rPr>
            <w:t>, Abb/Tab.nr.</w:t>
          </w:r>
          <w:r w:rsidRPr="002262AA">
            <w:rPr>
              <w:color w:val="808080"/>
            </w:rPr>
            <w:t xml:space="preserve"> od. Allgemein</w:t>
          </w:r>
          <w:r>
            <w:rPr>
              <w:color w:val="808080"/>
            </w:rPr>
            <w:t xml:space="preserve"> eintragen</w:t>
          </w:r>
        </w:p>
      </w:docPartBody>
    </w:docPart>
    <w:docPart>
      <w:docPartPr>
        <w:name w:val="952769625E0B4B4C8B5E3CC50A0AA8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0E369C-1B42-4DE4-BFB9-E824953AF7E3}"/>
      </w:docPartPr>
      <w:docPartBody>
        <w:p w:rsidR="005D6020" w:rsidRDefault="005D6020">
          <w:pPr>
            <w:pStyle w:val="952769625E0B4B4C8B5E3CC50A0AA87F"/>
          </w:pPr>
          <w:r>
            <w:rPr>
              <w:rStyle w:val="Platzhaltertext"/>
            </w:rPr>
            <w:t>T für technisch / E für Editorial/Rechtschreibung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 Bold Italic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020"/>
    <w:rsid w:val="00214717"/>
    <w:rsid w:val="005D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CH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5E1055EE9D744B9AD081A3B417882E5">
    <w:name w:val="D5E1055EE9D744B9AD081A3B417882E5"/>
  </w:style>
  <w:style w:type="paragraph" w:customStyle="1" w:styleId="7CA6B722A5BA46ABBBC90FFCE187D048">
    <w:name w:val="7CA6B722A5BA46ABBBC90FFCE187D048"/>
  </w:style>
  <w:style w:type="paragraph" w:customStyle="1" w:styleId="AB71A6E12B5C494897EA5454DFBB9EB0">
    <w:name w:val="AB71A6E12B5C494897EA5454DFBB9EB0"/>
  </w:style>
  <w:style w:type="paragraph" w:customStyle="1" w:styleId="86A95FD256514F999286CE88D8F48FD2">
    <w:name w:val="86A95FD256514F999286CE88D8F48FD2"/>
  </w:style>
  <w:style w:type="paragraph" w:customStyle="1" w:styleId="23DB7EAE7A3344E0A268A2D3CBB188CA">
    <w:name w:val="23DB7EAE7A3344E0A268A2D3CBB188CA"/>
  </w:style>
  <w:style w:type="paragraph" w:customStyle="1" w:styleId="2F764E7AA767460CA02246CDDA664694">
    <w:name w:val="2F764E7AA767460CA02246CDDA664694"/>
  </w:style>
  <w:style w:type="paragraph" w:customStyle="1" w:styleId="2E18BE8D8AE04E13AC0692B34C22A209">
    <w:name w:val="2E18BE8D8AE04E13AC0692B34C22A209"/>
  </w:style>
  <w:style w:type="paragraph" w:customStyle="1" w:styleId="BE868187FFEA4E5C973C66A3CAF6FA5E">
    <w:name w:val="BE868187FFEA4E5C973C66A3CAF6FA5E"/>
  </w:style>
  <w:style w:type="paragraph" w:customStyle="1" w:styleId="0B4AE8614F454B7B8B94CC933F314275">
    <w:name w:val="0B4AE8614F454B7B8B94CC933F314275"/>
  </w:style>
  <w:style w:type="paragraph" w:customStyle="1" w:styleId="6964BBC855064493A7460B756E248362">
    <w:name w:val="6964BBC855064493A7460B756E248362"/>
  </w:style>
  <w:style w:type="paragraph" w:customStyle="1" w:styleId="8C881C9BF81742BE839E60400DD987BA">
    <w:name w:val="8C881C9BF81742BE839E60400DD987BA"/>
  </w:style>
  <w:style w:type="paragraph" w:customStyle="1" w:styleId="8C913D73536148D886E858907CB60A53">
    <w:name w:val="8C913D73536148D886E858907CB60A53"/>
  </w:style>
  <w:style w:type="paragraph" w:customStyle="1" w:styleId="D823F2290925481292D06BB347D3008E">
    <w:name w:val="D823F2290925481292D06BB347D3008E"/>
  </w:style>
  <w:style w:type="paragraph" w:customStyle="1" w:styleId="7FE9E332049C48B68B5121CD7A3B2725">
    <w:name w:val="7FE9E332049C48B68B5121CD7A3B2725"/>
  </w:style>
  <w:style w:type="paragraph" w:customStyle="1" w:styleId="1BC20964856549A2AACDCF84BB2C294B">
    <w:name w:val="1BC20964856549A2AACDCF84BB2C294B"/>
  </w:style>
  <w:style w:type="paragraph" w:customStyle="1" w:styleId="1C899DC0A64A4FE5B6A868BE3486918B">
    <w:name w:val="1C899DC0A64A4FE5B6A868BE3486918B"/>
  </w:style>
  <w:style w:type="paragraph" w:customStyle="1" w:styleId="952769625E0B4B4C8B5E3CC50A0AA87F">
    <w:name w:val="952769625E0B4B4C8B5E3CC50A0AA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1663C6CEEE474AB7A75D47C7492EF0" ma:contentTypeVersion="19" ma:contentTypeDescription="Create a new document." ma:contentTypeScope="" ma:versionID="fc13e749c9b2cfeb071daf12fb56d36c">
  <xsd:schema xmlns:xsd="http://www.w3.org/2001/XMLSchema" xmlns:xs="http://www.w3.org/2001/XMLSchema" xmlns:p="http://schemas.microsoft.com/office/2006/metadata/properties" xmlns:ns2="dff2d33b-e58c-4b22-aaee-1c3e400aa24b" xmlns:ns3="fc48761f-100f-4b21-bfba-e6963edc687a" xmlns:ns4="dd2d40b1-f6cb-4cdd-b8f9-486b41866926" targetNamespace="http://schemas.microsoft.com/office/2006/metadata/properties" ma:root="true" ma:fieldsID="3cf43e475b95fcbf1b3d3592aff39186" ns2:_="" ns3:_="" ns4:_="">
    <xsd:import namespace="dff2d33b-e58c-4b22-aaee-1c3e400aa24b"/>
    <xsd:import namespace="fc48761f-100f-4b21-bfba-e6963edc687a"/>
    <xsd:import namespace="dd2d40b1-f6cb-4cdd-b8f9-486b41866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2d33b-e58c-4b22-aaee-1c3e400aa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022d4cd-26ff-4595-90f3-a961ef1aba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8761f-100f-4b21-bfba-e6963edc687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d40b1-f6cb-4cdd-b8f9-486b41866926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f9e9791-aa7c-4f2c-803f-e6e508fcb306}" ma:internalName="TaxCatchAll" ma:showField="CatchAllData" ma:web="fc48761f-100f-4b21-bfba-e6963edc6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d40b1-f6cb-4cdd-b8f9-486b41866926" xsi:nil="true"/>
    <lcf76f155ced4ddcb4097134ff3c332f xmlns="dff2d33b-e58c-4b22-aaee-1c3e400aa24b">
      <Terms xmlns="http://schemas.microsoft.com/office/infopath/2007/PartnerControls"/>
    </lcf76f155ced4ddcb4097134ff3c332f>
    <_dlc_DocId xmlns="fc48761f-100f-4b21-bfba-e6963edc687a">VXEHHNPPKHJR-1000582777-2203895</_dlc_DocId>
    <_dlc_DocIdUrl xmlns="fc48761f-100f-4b21-bfba-e6963edc687a">
      <Url>https://voev.sharepoint.com/sites/AbtoeffentlicherVerkehrVoeV/_layouts/15/DocIdRedir.aspx?ID=VXEHHNPPKHJR-1000582777-2203895</Url>
      <Description>VXEHHNPPKHJR-1000582777-2203895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714874D-1BB8-4B32-8413-11CF15FAF3EF}"/>
</file>

<file path=customXml/itemProps2.xml><?xml version="1.0" encoding="utf-8"?>
<ds:datastoreItem xmlns:ds="http://schemas.openxmlformats.org/officeDocument/2006/customXml" ds:itemID="{FB09672C-0EC1-49FA-8E0D-1957C128C11C}">
  <ds:schemaRefs>
    <ds:schemaRef ds:uri="http://schemas.microsoft.com/office/2006/metadata/properties"/>
    <ds:schemaRef ds:uri="http://schemas.microsoft.com/office/infopath/2007/PartnerControls"/>
    <ds:schemaRef ds:uri="dd2d40b1-f6cb-4cdd-b8f9-486b41866926"/>
    <ds:schemaRef ds:uri="cfb7bb7d-fed2-4b10-8535-3301a0c41fc8"/>
  </ds:schemaRefs>
</ds:datastoreItem>
</file>

<file path=customXml/itemProps3.xml><?xml version="1.0" encoding="utf-8"?>
<ds:datastoreItem xmlns:ds="http://schemas.openxmlformats.org/officeDocument/2006/customXml" ds:itemID="{831920B0-7C2B-4208-BB2C-A370F591E2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C9FF13-975C-4886-AC62-405883E13F4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2C3B10-6E24-442A-8AEF-A7DC43FB2DC1}"/>
</file>

<file path=docProps/app.xml><?xml version="1.0" encoding="utf-8"?>
<Properties xmlns="http://schemas.openxmlformats.org/officeDocument/2006/extended-properties" xmlns:vt="http://schemas.openxmlformats.org/officeDocument/2006/docPropsVTypes">
  <Template>x-RTE-xxxxx-xLesung-Review-Rueckmeldungen_Vorlage-2023-01</Template>
  <TotalTime>0</TotalTime>
  <Pages>1</Pages>
  <Words>76</Words>
  <Characters>516</Characters>
  <Application>Microsoft Office Word</Application>
  <DocSecurity>0</DocSecurity>
  <Lines>73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Bern,</vt:lpstr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Reinhard</dc:creator>
  <cp:lastModifiedBy>Nicole Reinhard</cp:lastModifiedBy>
  <cp:revision>3</cp:revision>
  <cp:lastPrinted>2014-04-23T08:59:00Z</cp:lastPrinted>
  <dcterms:created xsi:type="dcterms:W3CDTF">2026-05-22T06:02:00Z</dcterms:created>
  <dcterms:modified xsi:type="dcterms:W3CDTF">2026-05-22T06:05:00Z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0x010100001663C6CEEE474AB7A75D47C7492EF0</vt:lpwstr>
  </property>
  <property fmtid="{D5CDD505-2E9C-101B-9397-08002B2CF9AE}" pid="3" name="Order">
    <vt:r8>3769900</vt:r8>
  </property>
  <property fmtid="{D5CDD505-2E9C-101B-9397-08002B2CF9AE}" pid="4" name="_dlc_DocIdItemGuid">
    <vt:lpwstr>20534e15-d0a1-49f5-9ff9-539e89a0c5b0</vt:lpwstr>
  </property>
  <property fmtid="{D5CDD505-2E9C-101B-9397-08002B2CF9AE}" pid="5" name="MediaServiceImageTags">
    <vt:lpwstr/>
  </property>
</Properties>
</file>